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5D277D" w:rsidRPr="00C017DF" w14:paraId="045B547B" w14:textId="77777777" w:rsidTr="000F756D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A4ABBE7" w14:textId="77777777" w:rsidR="005D277D" w:rsidRPr="006E3F12" w:rsidRDefault="005D277D" w:rsidP="00227E43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Klasse*: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176542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  <w:r w:rsidRPr="005D277D">
              <w:rPr>
                <w:rFonts w:ascii="Arial" w:hAnsi="Arial" w:cs="Arial"/>
                <w:bCs/>
                <w:sz w:val="16"/>
                <w:szCs w:val="20"/>
              </w:rPr>
              <w:t>* M of Junioren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C9474BD" w14:textId="77777777" w:rsidR="005D277D" w:rsidRPr="005D277D" w:rsidRDefault="005D277D" w:rsidP="00227E43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4F2F62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0F756D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CA09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0955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CA0955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CA09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A09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A09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A09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A09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A09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A09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6D98956" w14:textId="77777777" w:rsidR="005D277D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766DB4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D277D" w:rsidRPr="00C017DF" w14:paraId="09F00292" w14:textId="77777777" w:rsidTr="00227E4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C4AE1A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7F6DC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3BA6207A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6F38B7E4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3A248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36A5991F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5D277D" w:rsidRPr="00C017DF" w14:paraId="5D247AA4" w14:textId="77777777" w:rsidTr="00227E4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79F5961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734BCE0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D3EA0A9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6A65194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759480F7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5D277D" w:rsidRPr="00C017DF" w14:paraId="191A4A58" w14:textId="77777777" w:rsidTr="00227E4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B81C99B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D202BF5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6431803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6FD2C45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39980C3D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5D277D" w:rsidRPr="00C017DF" w14:paraId="4E94F1F7" w14:textId="77777777" w:rsidTr="00227E4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0A2BEB4" w14:textId="77777777" w:rsidR="005D277D" w:rsidRPr="00C017DF" w:rsidRDefault="005D277D" w:rsidP="00227E43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E7AC3BA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6B38338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BDF495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55CA790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D277D" w:rsidRPr="00C017DF" w14:paraId="2EB09C46" w14:textId="77777777" w:rsidTr="00227E4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313627A" w14:textId="77777777" w:rsidR="005D277D" w:rsidRPr="00C017DF" w:rsidRDefault="00706BB1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5D277D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9B5C2AD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2CFA5751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AF48A8E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274320B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D277D" w:rsidRPr="00C017DF" w14:paraId="2E4EB6A9" w14:textId="77777777" w:rsidTr="00227E4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867FFD2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8CE05B0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BD0814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8EBCA9F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8C90A34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39961EF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D277D" w:rsidRPr="00C017DF" w14:paraId="4CDAE0A4" w14:textId="77777777" w:rsidTr="00227E4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CC24B03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4C46EDB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5EDDAD4F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794EA329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8D65893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210E2D5" w14:textId="77777777" w:rsidR="005D277D" w:rsidRPr="00C017DF" w:rsidRDefault="005D277D" w:rsidP="00227E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3E8D690" w14:textId="77777777" w:rsidR="00615814" w:rsidRP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1E5A9BED" w14:textId="77777777" w:rsidTr="00744A50">
        <w:tc>
          <w:tcPr>
            <w:tcW w:w="9494" w:type="dxa"/>
            <w:gridSpan w:val="7"/>
            <w:shd w:val="clear" w:color="auto" w:fill="auto"/>
          </w:tcPr>
          <w:p w14:paraId="167C03C5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2EA94B8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C40F6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90B31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3297A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F09A8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6574C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3EC00D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0D1BB193" w14:textId="77777777" w:rsidTr="00402E0D">
        <w:tc>
          <w:tcPr>
            <w:tcW w:w="1356" w:type="dxa"/>
            <w:shd w:val="clear" w:color="auto" w:fill="auto"/>
          </w:tcPr>
          <w:p w14:paraId="151C877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02860587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tcBorders>
              <w:right w:val="single" w:sz="12" w:space="0" w:color="auto"/>
            </w:tcBorders>
            <w:shd w:val="clear" w:color="auto" w:fill="auto"/>
          </w:tcPr>
          <w:p w14:paraId="6A8EB3F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tcBorders>
              <w:left w:val="single" w:sz="12" w:space="0" w:color="auto"/>
            </w:tcBorders>
            <w:shd w:val="clear" w:color="auto" w:fill="auto"/>
          </w:tcPr>
          <w:p w14:paraId="7F9B76E7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A2D812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EC01A6C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AC25AA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A781B35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6CB8B30B" w14:textId="77777777" w:rsidR="00921A96" w:rsidRPr="008A0098" w:rsidRDefault="000F756D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Moeilijkheidsgraad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168"/>
        <w:gridCol w:w="1168"/>
        <w:gridCol w:w="1168"/>
        <w:gridCol w:w="1168"/>
        <w:gridCol w:w="1168"/>
        <w:gridCol w:w="1168"/>
      </w:tblGrid>
      <w:tr w:rsidR="00717D6B" w:rsidRPr="00D40B8B" w14:paraId="1A3A3177" w14:textId="77777777" w:rsidTr="00D40B8B">
        <w:trPr>
          <w:trHeight w:val="266"/>
        </w:trPr>
        <w:tc>
          <w:tcPr>
            <w:tcW w:w="8304" w:type="dxa"/>
            <w:gridSpan w:val="6"/>
            <w:shd w:val="clear" w:color="auto" w:fill="auto"/>
          </w:tcPr>
          <w:p w14:paraId="04B99154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                                                                                           </w:t>
            </w:r>
            <w:r w:rsidR="00D42210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Max. 10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oefeningen tellen</w:t>
            </w:r>
          </w:p>
        </w:tc>
        <w:tc>
          <w:tcPr>
            <w:tcW w:w="1168" w:type="dxa"/>
            <w:shd w:val="clear" w:color="auto" w:fill="auto"/>
          </w:tcPr>
          <w:p w14:paraId="5E08FF62" w14:textId="77777777" w:rsidR="00717D6B" w:rsidRPr="00D40B8B" w:rsidRDefault="005D225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717D6B" w:rsidRPr="00D40B8B" w14:paraId="04B933F3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4588540F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D- oefeningen </w:t>
            </w:r>
          </w:p>
        </w:tc>
        <w:tc>
          <w:tcPr>
            <w:tcW w:w="1168" w:type="dxa"/>
            <w:shd w:val="clear" w:color="auto" w:fill="auto"/>
          </w:tcPr>
          <w:p w14:paraId="1A0D954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6245F65" w14:textId="77777777" w:rsidR="00717D6B" w:rsidRPr="00D40B8B" w:rsidRDefault="00D42210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1.0</w:t>
            </w:r>
          </w:p>
        </w:tc>
        <w:tc>
          <w:tcPr>
            <w:tcW w:w="1168" w:type="dxa"/>
            <w:vMerge w:val="restart"/>
            <w:shd w:val="clear" w:color="auto" w:fill="7F7F7F"/>
          </w:tcPr>
          <w:p w14:paraId="0C6C6BA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366B985A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shd w:val="clear" w:color="auto" w:fill="7F7F7F"/>
          </w:tcPr>
          <w:p w14:paraId="58C079A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6B06F385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786B3C29" w14:textId="77777777" w:rsidTr="00402E0D">
        <w:trPr>
          <w:trHeight w:val="266"/>
        </w:trPr>
        <w:tc>
          <w:tcPr>
            <w:tcW w:w="2464" w:type="dxa"/>
            <w:shd w:val="clear" w:color="auto" w:fill="auto"/>
          </w:tcPr>
          <w:p w14:paraId="500AA3DA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M-oefeningen </w:t>
            </w:r>
          </w:p>
        </w:tc>
        <w:tc>
          <w:tcPr>
            <w:tcW w:w="1168" w:type="dxa"/>
            <w:shd w:val="clear" w:color="auto" w:fill="auto"/>
          </w:tcPr>
          <w:p w14:paraId="433CD35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F846EB9" w14:textId="77777777" w:rsidR="00717D6B" w:rsidRPr="00D40B8B" w:rsidRDefault="00D42210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0.5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669878EF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2645ED7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5F9714C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205ED3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02E0D" w:rsidRPr="00D40B8B" w14:paraId="1A313081" w14:textId="77777777" w:rsidTr="002531D7">
        <w:trPr>
          <w:trHeight w:val="266"/>
        </w:trPr>
        <w:tc>
          <w:tcPr>
            <w:tcW w:w="2464" w:type="dxa"/>
            <w:shd w:val="clear" w:color="auto" w:fill="auto"/>
          </w:tcPr>
          <w:p w14:paraId="44EFEC87" w14:textId="77777777" w:rsidR="00402E0D" w:rsidRPr="00D40B8B" w:rsidRDefault="00402E0D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E-oefeningen </w:t>
            </w:r>
          </w:p>
        </w:tc>
        <w:tc>
          <w:tcPr>
            <w:tcW w:w="1168" w:type="dxa"/>
            <w:shd w:val="clear" w:color="auto" w:fill="auto"/>
          </w:tcPr>
          <w:p w14:paraId="4351C5CB" w14:textId="77777777" w:rsidR="00402E0D" w:rsidRPr="00D40B8B" w:rsidRDefault="00402E0D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 w:val="restart"/>
            <w:tcBorders>
              <w:bottom w:val="nil"/>
              <w:right w:val="nil"/>
            </w:tcBorders>
            <w:shd w:val="clear" w:color="auto" w:fill="FFFFFF"/>
          </w:tcPr>
          <w:p w14:paraId="331DD2EA" w14:textId="77777777" w:rsidR="00402E0D" w:rsidRPr="00D40B8B" w:rsidRDefault="00402E0D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02E0D" w:rsidRPr="00D40B8B" w14:paraId="2DF5D754" w14:textId="77777777" w:rsidTr="002531D7">
        <w:trPr>
          <w:trHeight w:val="266"/>
        </w:trPr>
        <w:tc>
          <w:tcPr>
            <w:tcW w:w="2464" w:type="dxa"/>
            <w:shd w:val="clear" w:color="auto" w:fill="auto"/>
          </w:tcPr>
          <w:p w14:paraId="6C1E8201" w14:textId="77777777" w:rsidR="00402E0D" w:rsidRPr="00D40B8B" w:rsidRDefault="00402E0D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1168" w:type="dxa"/>
            <w:shd w:val="clear" w:color="auto" w:fill="auto"/>
          </w:tcPr>
          <w:p w14:paraId="696E4298" w14:textId="77777777" w:rsidR="00402E0D" w:rsidRPr="00D40B8B" w:rsidRDefault="00402E0D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45FDA027" w14:textId="77777777" w:rsidR="00402E0D" w:rsidRPr="00D40B8B" w:rsidRDefault="00402E0D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B527F37" w14:textId="77777777" w:rsidR="00233AB0" w:rsidRPr="00233AB0" w:rsidRDefault="00233AB0" w:rsidP="00233AB0">
      <w:pPr>
        <w:rPr>
          <w:vanish/>
        </w:rPr>
      </w:pPr>
    </w:p>
    <w:tbl>
      <w:tblPr>
        <w:tblpPr w:leftFromText="141" w:rightFromText="141" w:vertAnchor="text" w:horzAnchor="margin" w:tblpXSpec="right" w:tblpY="13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E02E40" w:rsidRPr="00D40B8B" w14:paraId="555F4B87" w14:textId="77777777" w:rsidTr="00E02E40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36E748AF" w14:textId="77777777" w:rsidR="00E02E40" w:rsidRPr="00D40B8B" w:rsidRDefault="00E02E40" w:rsidP="00E02E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moeilijkheid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(30%)</w:t>
            </w:r>
          </w:p>
        </w:tc>
        <w:tc>
          <w:tcPr>
            <w:tcW w:w="1134" w:type="dxa"/>
            <w:shd w:val="clear" w:color="auto" w:fill="auto"/>
          </w:tcPr>
          <w:p w14:paraId="61DC2409" w14:textId="77777777" w:rsidR="00E02E40" w:rsidRPr="00D40B8B" w:rsidRDefault="00E02E40" w:rsidP="00E02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</w:tr>
    </w:tbl>
    <w:p w14:paraId="43E16737" w14:textId="77777777" w:rsidR="00D40B8B" w:rsidRPr="00D40B8B" w:rsidRDefault="00D40B8B" w:rsidP="00D40B8B">
      <w:pPr>
        <w:rPr>
          <w:vanish/>
        </w:rPr>
      </w:pPr>
    </w:p>
    <w:p w14:paraId="39417568" w14:textId="77777777" w:rsidR="00615814" w:rsidRDefault="00615814" w:rsidP="00007C58">
      <w:pPr>
        <w:rPr>
          <w:rFonts w:ascii="Arial" w:hAnsi="Arial" w:cs="Arial"/>
          <w:b/>
          <w:sz w:val="20"/>
          <w:szCs w:val="20"/>
        </w:rPr>
      </w:pPr>
    </w:p>
    <w:p w14:paraId="1F41FB1D" w14:textId="77777777" w:rsidR="00E02E40" w:rsidRDefault="00E02E40" w:rsidP="00E02E40">
      <w:pPr>
        <w:rPr>
          <w:rFonts w:ascii="Arial" w:hAnsi="Arial" w:cs="Arial"/>
          <w:b/>
          <w:bCs/>
          <w:sz w:val="20"/>
          <w:szCs w:val="20"/>
        </w:rPr>
      </w:pPr>
    </w:p>
    <w:p w14:paraId="414B4354" w14:textId="77777777" w:rsidR="00E02E40" w:rsidRDefault="00E02E40" w:rsidP="00E02E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F62C567" w14:textId="77777777" w:rsidR="00E02E40" w:rsidRPr="008A74E4" w:rsidRDefault="00E02E40" w:rsidP="00E02E40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E02E40" w:rsidRPr="00170EA2" w14:paraId="52B8CD65" w14:textId="77777777" w:rsidTr="00233AB0">
        <w:tc>
          <w:tcPr>
            <w:tcW w:w="2802" w:type="dxa"/>
            <w:shd w:val="clear" w:color="auto" w:fill="auto"/>
          </w:tcPr>
          <w:p w14:paraId="0B3C0319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184F812B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3D1B131B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E02E40" w:rsidRPr="00170EA2" w14:paraId="3B93AF7E" w14:textId="77777777" w:rsidTr="00233AB0">
        <w:tc>
          <w:tcPr>
            <w:tcW w:w="2802" w:type="dxa"/>
            <w:shd w:val="clear" w:color="auto" w:fill="auto"/>
          </w:tcPr>
          <w:p w14:paraId="16AC8CB0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749DEC1D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69780CDE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929610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BC039C9" w14:textId="77777777" w:rsidR="00E02E40" w:rsidRPr="00170EA2" w:rsidRDefault="00E02E40" w:rsidP="00E02E40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E02E40" w:rsidRPr="00170EA2" w14:paraId="2188318B" w14:textId="77777777" w:rsidTr="00233AB0">
        <w:tc>
          <w:tcPr>
            <w:tcW w:w="1164" w:type="dxa"/>
            <w:shd w:val="clear" w:color="auto" w:fill="auto"/>
          </w:tcPr>
          <w:p w14:paraId="087592AA" w14:textId="77777777" w:rsidR="00E02E40" w:rsidRPr="00170EA2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0E1544D" w14:textId="77777777" w:rsidR="00E02E40" w:rsidRDefault="00E02E40" w:rsidP="00E02E40">
      <w:pPr>
        <w:rPr>
          <w:rFonts w:ascii="Arial" w:hAnsi="Arial" w:cs="Arial"/>
          <w:b/>
          <w:bCs/>
          <w:sz w:val="20"/>
          <w:szCs w:val="20"/>
        </w:rPr>
      </w:pPr>
    </w:p>
    <w:p w14:paraId="5F6BC74B" w14:textId="77777777" w:rsidR="00E02E40" w:rsidRDefault="00E02E40" w:rsidP="00E02E40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E02E40" w:rsidRPr="00744A50" w14:paraId="3B2B16E0" w14:textId="77777777" w:rsidTr="00233AB0">
        <w:tc>
          <w:tcPr>
            <w:tcW w:w="4928" w:type="dxa"/>
            <w:shd w:val="clear" w:color="auto" w:fill="auto"/>
          </w:tcPr>
          <w:p w14:paraId="44C9605D" w14:textId="77777777" w:rsidR="00E02E40" w:rsidRPr="00744A50" w:rsidRDefault="00E02E40" w:rsidP="00233AB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7C82A619" w14:textId="77777777" w:rsidR="00E02E40" w:rsidRPr="00744A50" w:rsidRDefault="00E02E40" w:rsidP="00233AB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F196AB6" w14:textId="77777777" w:rsidR="00E02E40" w:rsidRDefault="00E02E40" w:rsidP="00E02E40">
      <w:pPr>
        <w:rPr>
          <w:rFonts w:ascii="Arial" w:hAnsi="Arial" w:cs="Arial"/>
          <w:b/>
          <w:bCs/>
          <w:sz w:val="20"/>
          <w:szCs w:val="20"/>
        </w:rPr>
      </w:pPr>
    </w:p>
    <w:p w14:paraId="0D1FB212" w14:textId="77777777" w:rsidR="00E02E40" w:rsidRDefault="00E02E40" w:rsidP="00E02E40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E02E40" w:rsidRPr="00D40B8B" w14:paraId="68E5FCC2" w14:textId="77777777" w:rsidTr="00233AB0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13FF0A06" w14:textId="77777777" w:rsidR="00E02E40" w:rsidRPr="00D40B8B" w:rsidRDefault="00E02E40" w:rsidP="00233A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(70%)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auto"/>
          </w:tcPr>
          <w:p w14:paraId="3A304579" w14:textId="77777777" w:rsidR="00E02E40" w:rsidRPr="00D40B8B" w:rsidRDefault="00E02E40" w:rsidP="00233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1E9B75" w14:textId="77777777" w:rsidR="00E02E40" w:rsidRDefault="00E02E40" w:rsidP="00E02E4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33EB071" w14:textId="77777777" w:rsidR="00E02E40" w:rsidRDefault="00E02E40" w:rsidP="00007C58">
      <w:pPr>
        <w:rPr>
          <w:rFonts w:ascii="Arial" w:hAnsi="Arial" w:cs="Arial"/>
          <w:b/>
          <w:sz w:val="20"/>
          <w:szCs w:val="20"/>
        </w:rPr>
      </w:pPr>
    </w:p>
    <w:p w14:paraId="7703D031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33EE0A7D" w14:textId="77777777" w:rsidTr="008A0098">
        <w:tc>
          <w:tcPr>
            <w:tcW w:w="3544" w:type="dxa"/>
            <w:shd w:val="clear" w:color="auto" w:fill="auto"/>
            <w:vAlign w:val="center"/>
          </w:tcPr>
          <w:p w14:paraId="6856CC47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714F24">
              <w:rPr>
                <w:rFonts w:ascii="Arial" w:hAnsi="Arial" w:cs="Arial"/>
                <w:b/>
                <w:sz w:val="20"/>
                <w:szCs w:val="20"/>
              </w:rPr>
              <w:t>Cijfer t</w:t>
            </w:r>
            <w:r w:rsidR="00007C58" w:rsidRPr="008A0098">
              <w:rPr>
                <w:rFonts w:ascii="Arial" w:hAnsi="Arial" w:cs="Arial"/>
                <w:b/>
                <w:sz w:val="20"/>
                <w:szCs w:val="20"/>
              </w:rPr>
              <w:t xml:space="preserve">echniek </w:t>
            </w:r>
          </w:p>
          <w:p w14:paraId="64E7AFF5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275646FC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152830" w14:textId="77777777" w:rsidR="00227773" w:rsidRPr="001C3735" w:rsidRDefault="00000000" w:rsidP="00AB0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1CB39DEB">
          <v:line id="_x0000_s2071" style="position:absolute;z-index:1;mso-position-horizontal-relative:text;mso-position-vertical-relative:text" from="-39.5pt,9.95pt" to="518.5pt,9.95pt">
            <v:stroke dashstyle="1 1" endcap="round"/>
          </v:line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31BE0A1A">
          <v:line id="_x0000_s2073" style="position:absolute;z-index:3;mso-position-horizontal-relative:text;mso-position-vertical-relative:text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2965718">
          <v:line id="_x0000_s2072" style="position:absolute;z-index:2;mso-position-horizontal-relative:text;mso-position-vertical-relative:text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1C3735" w:rsidSect="00137742">
      <w:headerReference w:type="default" r:id="rId11"/>
      <w:footerReference w:type="even" r:id="rId12"/>
      <w:footerReference w:type="default" r:id="rId13"/>
      <w:pgSz w:w="11906" w:h="16838"/>
      <w:pgMar w:top="3092" w:right="1418" w:bottom="709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5C858" w14:textId="77777777" w:rsidR="00137742" w:rsidRDefault="00137742">
      <w:r>
        <w:separator/>
      </w:r>
    </w:p>
  </w:endnote>
  <w:endnote w:type="continuationSeparator" w:id="0">
    <w:p w14:paraId="1090F63D" w14:textId="77777777" w:rsidR="00137742" w:rsidRDefault="0013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B473E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35D8D537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4CA0D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417BDB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050839A8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279888D9" w14:textId="509386B6" w:rsidR="0050736E" w:rsidRPr="00960619" w:rsidRDefault="001C3735" w:rsidP="00960619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192798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44E7" w14:textId="77777777" w:rsidR="00137742" w:rsidRDefault="00137742">
      <w:r>
        <w:separator/>
      </w:r>
    </w:p>
  </w:footnote>
  <w:footnote w:type="continuationSeparator" w:id="0">
    <w:p w14:paraId="2355EAB9" w14:textId="77777777" w:rsidR="00137742" w:rsidRDefault="0013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A33F2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67678AD3" w14:textId="77777777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n-US"/>
      </w:rPr>
      <w:pict w14:anchorId="75BAC4D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7.2pt;margin-top:34.05pt;width:367.2pt;height:65.25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07102795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5D277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11CB3ADA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3C9D67C1" w14:textId="77777777" w:rsidR="005D277D" w:rsidRPr="00D7052B" w:rsidRDefault="009B6EC4" w:rsidP="005D277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B6EC4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Pas-de-Deux </w:t>
                </w:r>
              </w:p>
              <w:p w14:paraId="7DA2378B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  <w:r>
      <w:rPr>
        <w:noProof/>
      </w:rPr>
      <w:pict w14:anchorId="191F7E79">
        <v:line id="Rechte verbindingslijn 7" o:spid="_x0000_s1027" style="position:absolute;left:0;text-align:left;z-index:3;visibility:visible;mso-wrap-distance-top:-3e-5mm;mso-wrap-distance-bottom:-3e-5mm;mso-width-relative:margin;mso-height-relative:margin" from=".9pt,121.8pt" to="485.6pt,1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noProof/>
      </w:rPr>
      <w:pict w14:anchorId="6843AB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5.15pt;margin-top:9.45pt;width:96.25pt;height:95.45pt;z-index:-2;visibility:visible" wrapcoords="-169 0 -169 21430 21600 21430 21600 0 -169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0730067">
    <w:abstractNumId w:val="2"/>
  </w:num>
  <w:num w:numId="2" w16cid:durableId="620038850">
    <w:abstractNumId w:val="8"/>
  </w:num>
  <w:num w:numId="3" w16cid:durableId="1915312392">
    <w:abstractNumId w:val="3"/>
  </w:num>
  <w:num w:numId="4" w16cid:durableId="1596744044">
    <w:abstractNumId w:val="12"/>
  </w:num>
  <w:num w:numId="5" w16cid:durableId="729109755">
    <w:abstractNumId w:val="10"/>
  </w:num>
  <w:num w:numId="6" w16cid:durableId="1858158125">
    <w:abstractNumId w:val="9"/>
  </w:num>
  <w:num w:numId="7" w16cid:durableId="347803427">
    <w:abstractNumId w:val="5"/>
  </w:num>
  <w:num w:numId="8" w16cid:durableId="1418092732">
    <w:abstractNumId w:val="4"/>
  </w:num>
  <w:num w:numId="9" w16cid:durableId="1310944061">
    <w:abstractNumId w:val="11"/>
  </w:num>
  <w:num w:numId="10" w16cid:durableId="1667509979">
    <w:abstractNumId w:val="6"/>
  </w:num>
  <w:num w:numId="11" w16cid:durableId="918444456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084500034">
    <w:abstractNumId w:val="7"/>
  </w:num>
  <w:num w:numId="13" w16cid:durableId="703292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u845wRzcKqQvOfVeovG70gG9MZpsyS1+fhHaX72QymJ+wn2qpc5EQlSuVCgJcuFxg/lfBvNsZsZJswJnJ0t76A==" w:salt="68ATGrA8YkaseIo3I3UKIA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B4204"/>
    <w:rsid w:val="000E7734"/>
    <w:rsid w:val="000F756D"/>
    <w:rsid w:val="00111A21"/>
    <w:rsid w:val="00124764"/>
    <w:rsid w:val="00137742"/>
    <w:rsid w:val="00192798"/>
    <w:rsid w:val="001A5483"/>
    <w:rsid w:val="001C3735"/>
    <w:rsid w:val="001F5683"/>
    <w:rsid w:val="00227773"/>
    <w:rsid w:val="00227E43"/>
    <w:rsid w:val="00233AB0"/>
    <w:rsid w:val="002531D7"/>
    <w:rsid w:val="00254188"/>
    <w:rsid w:val="00255C21"/>
    <w:rsid w:val="00261787"/>
    <w:rsid w:val="002715D6"/>
    <w:rsid w:val="00347475"/>
    <w:rsid w:val="00365959"/>
    <w:rsid w:val="003747C1"/>
    <w:rsid w:val="003943FF"/>
    <w:rsid w:val="00395EFA"/>
    <w:rsid w:val="003E3299"/>
    <w:rsid w:val="003F47E9"/>
    <w:rsid w:val="00402E0D"/>
    <w:rsid w:val="00403C13"/>
    <w:rsid w:val="00417BDB"/>
    <w:rsid w:val="00445D87"/>
    <w:rsid w:val="00482264"/>
    <w:rsid w:val="00483992"/>
    <w:rsid w:val="00487D43"/>
    <w:rsid w:val="004C5B7B"/>
    <w:rsid w:val="004E0A72"/>
    <w:rsid w:val="0050736E"/>
    <w:rsid w:val="005217B2"/>
    <w:rsid w:val="00526CA3"/>
    <w:rsid w:val="00540DBF"/>
    <w:rsid w:val="005441DD"/>
    <w:rsid w:val="0054511E"/>
    <w:rsid w:val="005538BF"/>
    <w:rsid w:val="00580B78"/>
    <w:rsid w:val="005C1E53"/>
    <w:rsid w:val="005D2251"/>
    <w:rsid w:val="005D277D"/>
    <w:rsid w:val="00615814"/>
    <w:rsid w:val="006B7AE8"/>
    <w:rsid w:val="006C07D3"/>
    <w:rsid w:val="006E36AA"/>
    <w:rsid w:val="00706BB1"/>
    <w:rsid w:val="00714F24"/>
    <w:rsid w:val="00717D6B"/>
    <w:rsid w:val="00744A50"/>
    <w:rsid w:val="00750623"/>
    <w:rsid w:val="00786B44"/>
    <w:rsid w:val="007E0FE0"/>
    <w:rsid w:val="00823A72"/>
    <w:rsid w:val="00824A77"/>
    <w:rsid w:val="00837424"/>
    <w:rsid w:val="00837B03"/>
    <w:rsid w:val="00881EF6"/>
    <w:rsid w:val="008826C9"/>
    <w:rsid w:val="008A0098"/>
    <w:rsid w:val="008D0AEE"/>
    <w:rsid w:val="0090196A"/>
    <w:rsid w:val="00921A96"/>
    <w:rsid w:val="00960619"/>
    <w:rsid w:val="009A0B8C"/>
    <w:rsid w:val="009A4F87"/>
    <w:rsid w:val="009B6EC4"/>
    <w:rsid w:val="009D7208"/>
    <w:rsid w:val="00A00732"/>
    <w:rsid w:val="00A30C1B"/>
    <w:rsid w:val="00A33E3E"/>
    <w:rsid w:val="00A81890"/>
    <w:rsid w:val="00AB0061"/>
    <w:rsid w:val="00AB3BC5"/>
    <w:rsid w:val="00AC3BFC"/>
    <w:rsid w:val="00AC5736"/>
    <w:rsid w:val="00AF638E"/>
    <w:rsid w:val="00B048C7"/>
    <w:rsid w:val="00B15042"/>
    <w:rsid w:val="00B37B75"/>
    <w:rsid w:val="00B40CDD"/>
    <w:rsid w:val="00B867E7"/>
    <w:rsid w:val="00B92AFE"/>
    <w:rsid w:val="00B92BD0"/>
    <w:rsid w:val="00BB2321"/>
    <w:rsid w:val="00BB71B8"/>
    <w:rsid w:val="00BC4F8C"/>
    <w:rsid w:val="00BF1144"/>
    <w:rsid w:val="00C017DF"/>
    <w:rsid w:val="00C11438"/>
    <w:rsid w:val="00C5793A"/>
    <w:rsid w:val="00CA0955"/>
    <w:rsid w:val="00CF10F9"/>
    <w:rsid w:val="00CF5B5D"/>
    <w:rsid w:val="00D277FB"/>
    <w:rsid w:val="00D40B8B"/>
    <w:rsid w:val="00D42210"/>
    <w:rsid w:val="00D436E8"/>
    <w:rsid w:val="00D7052B"/>
    <w:rsid w:val="00DA5D3F"/>
    <w:rsid w:val="00DB7EF0"/>
    <w:rsid w:val="00E02E40"/>
    <w:rsid w:val="00E52BDA"/>
    <w:rsid w:val="00E80E79"/>
    <w:rsid w:val="00E93291"/>
    <w:rsid w:val="00EA7502"/>
    <w:rsid w:val="00EC641F"/>
    <w:rsid w:val="00ED1462"/>
    <w:rsid w:val="00F2553C"/>
    <w:rsid w:val="00F26A9E"/>
    <w:rsid w:val="00F40E92"/>
    <w:rsid w:val="00F65085"/>
    <w:rsid w:val="00F804C1"/>
    <w:rsid w:val="00FA7454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0FC74E28"/>
  <w15:chartTrackingRefBased/>
  <w15:docId w15:val="{1DB7728E-B793-4915-8F75-5F586C1A1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2D6DCE6-FB22-4869-BF17-8413107DB5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7A47D-2843-4ED0-A26E-6B9A304CC43D}"/>
</file>

<file path=customXml/itemProps3.xml><?xml version="1.0" encoding="utf-8"?>
<ds:datastoreItem xmlns:ds="http://schemas.openxmlformats.org/officeDocument/2006/customXml" ds:itemID="{4721737B-FBFA-4D34-A0D1-E765A56BA9D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15A1C2-F034-42BD-BCDB-F8252D9616F1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3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protocol-kur-techniek-pdd-m-junioren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2024-02-24T13:05:00Z</dcterms:created>
  <dcterms:modified xsi:type="dcterms:W3CDTF">2024-02-26T13:11:00Z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